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8D5EF" w14:textId="77777777" w:rsidR="00E352D0" w:rsidRDefault="00E352D0" w:rsidP="00E352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Thomas PYLKYNGTON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d.ca.1493)</w:t>
      </w:r>
    </w:p>
    <w:p w14:paraId="0103EE4C" w14:textId="77777777" w:rsidR="00E352D0" w:rsidRDefault="00E352D0" w:rsidP="00E352D0">
      <w:pPr>
        <w:pStyle w:val="NoSpacing"/>
        <w:rPr>
          <w:rFonts w:cs="Times New Roman"/>
          <w:szCs w:val="24"/>
        </w:rPr>
      </w:pPr>
    </w:p>
    <w:p w14:paraId="0ED97D21" w14:textId="77777777" w:rsidR="00E352D0" w:rsidRDefault="00E352D0" w:rsidP="00E352D0">
      <w:pPr>
        <w:pStyle w:val="NoSpacing"/>
        <w:rPr>
          <w:rFonts w:cs="Times New Roman"/>
          <w:szCs w:val="24"/>
        </w:rPr>
      </w:pPr>
    </w:p>
    <w:p w14:paraId="48A21236" w14:textId="77777777" w:rsidR="00E352D0" w:rsidRDefault="00E352D0" w:rsidP="00E352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Oct.1493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Norfolk and Suffolk.</w:t>
      </w:r>
    </w:p>
    <w:p w14:paraId="0CA181F1" w14:textId="77777777" w:rsidR="00E352D0" w:rsidRDefault="00E352D0" w:rsidP="00E352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p195)</w:t>
      </w:r>
    </w:p>
    <w:p w14:paraId="2B02ADF4" w14:textId="77777777" w:rsidR="00E352D0" w:rsidRDefault="00E352D0" w:rsidP="00E352D0">
      <w:pPr>
        <w:pStyle w:val="NoSpacing"/>
        <w:rPr>
          <w:rFonts w:cs="Times New Roman"/>
          <w:szCs w:val="24"/>
        </w:rPr>
      </w:pPr>
    </w:p>
    <w:p w14:paraId="20D83459" w14:textId="77777777" w:rsidR="00E352D0" w:rsidRDefault="00E352D0" w:rsidP="00E352D0">
      <w:pPr>
        <w:pStyle w:val="NoSpacing"/>
        <w:rPr>
          <w:rFonts w:cs="Times New Roman"/>
          <w:szCs w:val="24"/>
        </w:rPr>
      </w:pPr>
    </w:p>
    <w:p w14:paraId="215CF17B" w14:textId="77777777" w:rsidR="00E352D0" w:rsidRDefault="00E352D0" w:rsidP="00E352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December 2023</w:t>
      </w:r>
    </w:p>
    <w:p w14:paraId="7DCA25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23D9E" w14:textId="77777777" w:rsidR="00E352D0" w:rsidRDefault="00E352D0" w:rsidP="009139A6">
      <w:r>
        <w:separator/>
      </w:r>
    </w:p>
  </w:endnote>
  <w:endnote w:type="continuationSeparator" w:id="0">
    <w:p w14:paraId="1DE5D57D" w14:textId="77777777" w:rsidR="00E352D0" w:rsidRDefault="00E352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86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A03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597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FB6C9" w14:textId="77777777" w:rsidR="00E352D0" w:rsidRDefault="00E352D0" w:rsidP="009139A6">
      <w:r>
        <w:separator/>
      </w:r>
    </w:p>
  </w:footnote>
  <w:footnote w:type="continuationSeparator" w:id="0">
    <w:p w14:paraId="346E9097" w14:textId="77777777" w:rsidR="00E352D0" w:rsidRDefault="00E352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84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5EA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C37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2D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52D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30729"/>
  <w15:chartTrackingRefBased/>
  <w15:docId w15:val="{611EE88A-2AF4-43C8-9281-B0B1FEFD5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2023-12-19T20:25:00Z</dcterms:created>
  <dcterms:modified xsi:type="dcterms:W3CDTF">2023-12-19T20:26:00Z</dcterms:modified>
</cp:coreProperties>
</file>